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22BB99AB" w14:textId="7B80EE48" w:rsidR="00E54EC4" w:rsidRDefault="00E54EC4" w:rsidP="00E54EC4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E37770">
        <w:rPr>
          <w:rFonts w:cs="Arial"/>
          <w:color w:val="000000"/>
          <w:sz w:val="19"/>
          <w:szCs w:val="19"/>
        </w:rPr>
        <w:t>4302-0169/2023</w:t>
      </w:r>
    </w:p>
    <w:p w14:paraId="12030646" w14:textId="597BA274" w:rsidR="00E54EC4" w:rsidRDefault="00E37770" w:rsidP="00E54EC4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   2023-297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107406C1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</w:t>
      </w:r>
      <w:r w:rsidR="000E474A">
        <w:rPr>
          <w:rFonts w:cs="Arial"/>
          <w:i/>
        </w:rPr>
        <w:t>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C497F" w14:textId="77777777" w:rsidR="008E4462" w:rsidRDefault="008E4462">
      <w:r>
        <w:separator/>
      </w:r>
    </w:p>
  </w:endnote>
  <w:endnote w:type="continuationSeparator" w:id="0">
    <w:p w14:paraId="7DECEAB8" w14:textId="77777777" w:rsidR="008E4462" w:rsidRDefault="008E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EB7A3E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37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37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156D1" w14:textId="77777777" w:rsidR="008E4462" w:rsidRDefault="008E4462">
      <w:r>
        <w:separator/>
      </w:r>
    </w:p>
  </w:footnote>
  <w:footnote w:type="continuationSeparator" w:id="0">
    <w:p w14:paraId="293AAAC5" w14:textId="77777777" w:rsidR="008E4462" w:rsidRDefault="008E4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6AE321A" w:rsidR="00C0552D" w:rsidRPr="009C7CFD" w:rsidRDefault="000E474A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474A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4462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0E17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37770"/>
    <w:rsid w:val="00E43C3D"/>
    <w:rsid w:val="00E44BD5"/>
    <w:rsid w:val="00E54EC4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5C79C0-4B64-4AC6-9C63-042290DF8DC9}"/>
</file>

<file path=customXml/itemProps4.xml><?xml version="1.0" encoding="utf-8"?>
<ds:datastoreItem xmlns:ds="http://schemas.openxmlformats.org/officeDocument/2006/customXml" ds:itemID="{0FCADB68-E891-4C0B-87C3-C9C494DF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1011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5</cp:revision>
  <cp:lastPrinted>2016-06-20T06:30:00Z</cp:lastPrinted>
  <dcterms:created xsi:type="dcterms:W3CDTF">2023-04-24T07:47:00Z</dcterms:created>
  <dcterms:modified xsi:type="dcterms:W3CDTF">2023-08-16T08:20:00Z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